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河南顶豪工贸有限公司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河南顶豪工贸有限公司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生产中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生产制造业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服装加工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罗玉红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13733923617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平车工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 样衣师 检验员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60人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有无经验均可，能吃苦耐劳的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  <w:bookmarkStart w:id="0" w:name="_GoBack"/>
      <w:bookmarkEnd w:id="0"/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新员工第一个月补助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1000元+计件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有餐补和全勤奖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有节假日福利等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鲁山县产业集聚区电商产业园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7号楼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20F59B1"/>
    <w:rsid w:val="26123CEA"/>
    <w:rsid w:val="26E848A3"/>
    <w:rsid w:val="320F470F"/>
    <w:rsid w:val="338C0DA0"/>
    <w:rsid w:val="419B0120"/>
    <w:rsid w:val="434D53A5"/>
    <w:rsid w:val="47E770F3"/>
    <w:rsid w:val="4AC02FD2"/>
    <w:rsid w:val="4B972761"/>
    <w:rsid w:val="4F421746"/>
    <w:rsid w:val="537C75C9"/>
    <w:rsid w:val="548250F0"/>
    <w:rsid w:val="55C83F55"/>
    <w:rsid w:val="58DB6CD4"/>
    <w:rsid w:val="5E710605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181</Words>
  <Characters>195</Characters>
  <Lines>0</Lines>
  <Paragraphs>0</Paragraphs>
  <TotalTime>0</TotalTime>
  <ScaleCrop>false</ScaleCrop>
  <LinksUpToDate>false</LinksUpToDate>
  <CharactersWithSpaces>298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2026-01-26T08:15:57Z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